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B2773" w14:textId="77777777" w:rsidR="006C48AF" w:rsidRDefault="006C48AF" w:rsidP="006C4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345514EF" w14:textId="77777777" w:rsidR="006C48AF" w:rsidRDefault="006C48AF" w:rsidP="006C4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Lincoln. Brasier.</w:t>
      </w:r>
    </w:p>
    <w:p w14:paraId="3F10EA78" w14:textId="77777777" w:rsidR="006C48AF" w:rsidRDefault="006C48AF" w:rsidP="006C48AF">
      <w:pPr>
        <w:pStyle w:val="NoSpacing"/>
        <w:rPr>
          <w:rFonts w:cs="Times New Roman"/>
          <w:szCs w:val="24"/>
        </w:rPr>
      </w:pPr>
    </w:p>
    <w:p w14:paraId="06FFC8AD" w14:textId="77777777" w:rsidR="006C48AF" w:rsidRDefault="006C48AF" w:rsidP="006C48AF">
      <w:pPr>
        <w:pStyle w:val="NoSpacing"/>
        <w:rPr>
          <w:rFonts w:cs="Times New Roman"/>
          <w:szCs w:val="24"/>
        </w:rPr>
      </w:pPr>
    </w:p>
    <w:p w14:paraId="1DC2487A" w14:textId="77777777" w:rsidR="006C48AF" w:rsidRDefault="006C48AF" w:rsidP="006C4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John Newell(q.v.) brought a plaint of debt against him.</w:t>
      </w:r>
    </w:p>
    <w:p w14:paraId="41632991" w14:textId="77777777" w:rsidR="006C48AF" w:rsidRDefault="006C48AF" w:rsidP="006C4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9BC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143E70D3" w14:textId="77777777" w:rsidR="006C48AF" w:rsidRDefault="006C48AF" w:rsidP="006C48AF">
      <w:pPr>
        <w:pStyle w:val="NoSpacing"/>
        <w:rPr>
          <w:rFonts w:cs="Times New Roman"/>
          <w:szCs w:val="24"/>
        </w:rPr>
      </w:pPr>
    </w:p>
    <w:p w14:paraId="3A7B1DA1" w14:textId="77777777" w:rsidR="006C48AF" w:rsidRDefault="006C48AF" w:rsidP="006C48AF">
      <w:pPr>
        <w:pStyle w:val="NoSpacing"/>
        <w:rPr>
          <w:rFonts w:cs="Times New Roman"/>
          <w:szCs w:val="24"/>
        </w:rPr>
      </w:pPr>
    </w:p>
    <w:p w14:paraId="202C6E33" w14:textId="77777777" w:rsidR="006C48AF" w:rsidRDefault="006C48AF" w:rsidP="006C4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August 2023</w:t>
      </w:r>
    </w:p>
    <w:p w14:paraId="6D6927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D8B0B" w14:textId="77777777" w:rsidR="006C48AF" w:rsidRDefault="006C48AF" w:rsidP="009139A6">
      <w:r>
        <w:separator/>
      </w:r>
    </w:p>
  </w:endnote>
  <w:endnote w:type="continuationSeparator" w:id="0">
    <w:p w14:paraId="116732AC" w14:textId="77777777" w:rsidR="006C48AF" w:rsidRDefault="006C48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84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57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71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95A8" w14:textId="77777777" w:rsidR="006C48AF" w:rsidRDefault="006C48AF" w:rsidP="009139A6">
      <w:r>
        <w:separator/>
      </w:r>
    </w:p>
  </w:footnote>
  <w:footnote w:type="continuationSeparator" w:id="0">
    <w:p w14:paraId="31472694" w14:textId="77777777" w:rsidR="006C48AF" w:rsidRDefault="006C48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A75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A9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58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8AF"/>
    <w:rsid w:val="000666E0"/>
    <w:rsid w:val="002510B7"/>
    <w:rsid w:val="005C130B"/>
    <w:rsid w:val="006C48A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44370"/>
  <w15:chartTrackingRefBased/>
  <w15:docId w15:val="{9775D1DF-B602-4BD0-B6C1-26C945CB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48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2023-09-11T11:23:00Z</dcterms:created>
  <dcterms:modified xsi:type="dcterms:W3CDTF">2023-09-11T11:23:00Z</dcterms:modified>
</cp:coreProperties>
</file>